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589" w:rsidRDefault="00DA42B4" w:rsidP="004C13D5">
      <w:pPr>
        <w:spacing w:line="360" w:lineRule="auto"/>
        <w:jc w:val="center"/>
        <w:rPr>
          <w:rFonts w:asciiTheme="minorBidi" w:hAnsiTheme="minorBidi" w:cs="David"/>
          <w:b/>
          <w:bCs/>
          <w:u w:val="single"/>
          <w:rtl/>
        </w:rPr>
      </w:pPr>
      <w:r w:rsidRPr="00190589">
        <w:rPr>
          <w:rFonts w:asciiTheme="minorBidi" w:hAnsiTheme="minorBidi" w:cs="David"/>
          <w:b/>
          <w:bCs/>
          <w:u w:val="single"/>
          <w:rtl/>
        </w:rPr>
        <w:t xml:space="preserve">סילבוס </w:t>
      </w:r>
      <w:r w:rsidR="004C13D5">
        <w:rPr>
          <w:rFonts w:asciiTheme="minorBidi" w:hAnsiTheme="minorBidi" w:cs="David" w:hint="cs"/>
          <w:b/>
          <w:bCs/>
          <w:u w:val="single"/>
          <w:rtl/>
        </w:rPr>
        <w:t>גנטיקה קלינית</w:t>
      </w:r>
      <w:r w:rsidR="008E145E">
        <w:rPr>
          <w:rFonts w:asciiTheme="minorBidi" w:hAnsiTheme="minorBidi" w:cs="David" w:hint="cs"/>
          <w:b/>
          <w:bCs/>
          <w:u w:val="single"/>
          <w:rtl/>
        </w:rPr>
        <w:t xml:space="preserve"> 130270</w:t>
      </w:r>
      <w:r w:rsidR="0046605C">
        <w:rPr>
          <w:rFonts w:asciiTheme="minorBidi" w:hAnsiTheme="minorBidi" w:cs="David" w:hint="cs"/>
          <w:b/>
          <w:bCs/>
          <w:u w:val="single"/>
          <w:rtl/>
        </w:rPr>
        <w:t xml:space="preserve"> </w:t>
      </w:r>
      <w:r w:rsidR="0046605C">
        <w:rPr>
          <w:rFonts w:asciiTheme="minorBidi" w:hAnsiTheme="minorBidi" w:cs="David"/>
          <w:b/>
          <w:bCs/>
          <w:u w:val="single"/>
          <w:rtl/>
        </w:rPr>
        <w:t>–</w:t>
      </w:r>
      <w:r w:rsidR="0046605C">
        <w:rPr>
          <w:rFonts w:asciiTheme="minorBidi" w:hAnsiTheme="minorBidi" w:cs="David" w:hint="cs"/>
          <w:b/>
          <w:bCs/>
          <w:u w:val="single"/>
          <w:rtl/>
        </w:rPr>
        <w:t xml:space="preserve"> קורס זום</w:t>
      </w:r>
    </w:p>
    <w:p w:rsidR="00175225" w:rsidRPr="00175225" w:rsidRDefault="00175225" w:rsidP="00175225">
      <w:pPr>
        <w:jc w:val="center"/>
        <w:rPr>
          <w:rFonts w:cs="David"/>
          <w:sz w:val="22"/>
          <w:szCs w:val="22"/>
          <w:rtl/>
          <w:lang w:eastAsia="he-IL"/>
        </w:rPr>
      </w:pPr>
      <w:r>
        <w:rPr>
          <w:rFonts w:cs="David" w:hint="cs"/>
          <w:rtl/>
          <w:lang w:eastAsia="he-IL"/>
        </w:rPr>
        <w:t>** יתכנו שינויים בתכני הקורס, מרצים ותאריכים</w:t>
      </w:r>
    </w:p>
    <w:p w:rsidR="00F03946" w:rsidRPr="00190589" w:rsidRDefault="00F03946" w:rsidP="00B07ED0">
      <w:pPr>
        <w:spacing w:line="360" w:lineRule="auto"/>
        <w:jc w:val="center"/>
        <w:rPr>
          <w:rFonts w:asciiTheme="minorBidi" w:hAnsiTheme="minorBidi" w:cs="David"/>
          <w:rtl/>
        </w:rPr>
      </w:pPr>
    </w:p>
    <w:tbl>
      <w:tblPr>
        <w:tblStyle w:val="aa"/>
        <w:bidiVisual/>
        <w:tblW w:w="9713" w:type="dxa"/>
        <w:tblLook w:val="04A0" w:firstRow="1" w:lastRow="0" w:firstColumn="1" w:lastColumn="0" w:noHBand="0" w:noVBand="1"/>
      </w:tblPr>
      <w:tblGrid>
        <w:gridCol w:w="952"/>
        <w:gridCol w:w="768"/>
        <w:gridCol w:w="1296"/>
        <w:gridCol w:w="3249"/>
        <w:gridCol w:w="1263"/>
        <w:gridCol w:w="1439"/>
        <w:gridCol w:w="746"/>
      </w:tblGrid>
      <w:tr w:rsidR="004D65E5" w:rsidRPr="00190589" w:rsidTr="004D65E5">
        <w:trPr>
          <w:trHeight w:val="752"/>
        </w:trPr>
        <w:tc>
          <w:tcPr>
            <w:tcW w:w="952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 w:rsidRPr="00190589">
              <w:rPr>
                <w:rFonts w:asciiTheme="minorBidi" w:hAnsiTheme="minorBidi" w:cs="David"/>
                <w:b/>
                <w:bCs/>
                <w:rtl/>
              </w:rPr>
              <w:t>מספר המפגש</w:t>
            </w:r>
          </w:p>
        </w:tc>
        <w:tc>
          <w:tcPr>
            <w:tcW w:w="768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 w:rsidRPr="00190589">
              <w:rPr>
                <w:rFonts w:asciiTheme="minorBidi" w:hAnsiTheme="minorBidi" w:cs="David"/>
                <w:b/>
                <w:bCs/>
                <w:rtl/>
              </w:rPr>
              <w:t>יום</w:t>
            </w:r>
          </w:p>
        </w:tc>
        <w:tc>
          <w:tcPr>
            <w:tcW w:w="1296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 w:rsidRPr="00190589">
              <w:rPr>
                <w:rFonts w:asciiTheme="minorBidi" w:hAnsiTheme="minorBidi" w:cs="David"/>
                <w:b/>
                <w:bCs/>
                <w:rtl/>
              </w:rPr>
              <w:t>תאריך</w:t>
            </w:r>
          </w:p>
        </w:tc>
        <w:tc>
          <w:tcPr>
            <w:tcW w:w="3249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 w:rsidRPr="00190589">
              <w:rPr>
                <w:rFonts w:asciiTheme="minorBidi" w:hAnsiTheme="minorBidi" w:cs="David"/>
                <w:b/>
                <w:bCs/>
                <w:rtl/>
              </w:rPr>
              <w:t>פירוט נושאי הלימוד</w:t>
            </w:r>
          </w:p>
        </w:tc>
        <w:tc>
          <w:tcPr>
            <w:tcW w:w="1263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>
              <w:rPr>
                <w:rFonts w:asciiTheme="minorBidi" w:hAnsiTheme="minorBidi" w:cs="David" w:hint="cs"/>
                <w:b/>
                <w:bCs/>
                <w:rtl/>
              </w:rPr>
              <w:t>מרצה</w:t>
            </w:r>
          </w:p>
        </w:tc>
        <w:tc>
          <w:tcPr>
            <w:tcW w:w="1439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 w:rsidRPr="00190589">
              <w:rPr>
                <w:rFonts w:asciiTheme="minorBidi" w:hAnsiTheme="minorBidi" w:cs="David"/>
                <w:b/>
                <w:bCs/>
                <w:rtl/>
              </w:rPr>
              <w:t>שעות הלימוד</w:t>
            </w:r>
          </w:p>
        </w:tc>
        <w:tc>
          <w:tcPr>
            <w:tcW w:w="746" w:type="dxa"/>
          </w:tcPr>
          <w:p w:rsidR="004D65E5" w:rsidRPr="00190589" w:rsidRDefault="004D65E5" w:rsidP="00B07ED0">
            <w:pPr>
              <w:spacing w:line="360" w:lineRule="auto"/>
              <w:jc w:val="center"/>
              <w:rPr>
                <w:rFonts w:asciiTheme="minorBidi" w:hAnsiTheme="minorBidi" w:cs="David"/>
                <w:b/>
                <w:bCs/>
                <w:rtl/>
              </w:rPr>
            </w:pPr>
            <w:r w:rsidRPr="00190589">
              <w:rPr>
                <w:rFonts w:asciiTheme="minorBidi" w:hAnsiTheme="minorBidi" w:cs="David"/>
                <w:b/>
                <w:bCs/>
                <w:rtl/>
              </w:rPr>
              <w:t>מספר שעות</w:t>
            </w:r>
          </w:p>
        </w:tc>
      </w:tr>
      <w:tr w:rsidR="005D46A9" w:rsidRPr="00190589" w:rsidTr="004D65E5">
        <w:trPr>
          <w:trHeight w:val="50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1</w:t>
            </w:r>
          </w:p>
        </w:tc>
        <w:tc>
          <w:tcPr>
            <w:tcW w:w="768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17.12.20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  <w:r w:rsidRPr="004C13D5">
              <w:rPr>
                <w:rFonts w:ascii="David" w:hAnsi="David" w:cs="David"/>
                <w:rtl/>
              </w:rPr>
              <w:t>מבוא – תחומי מחקר, סקירה היסטורית ו פרויקט הגנום האנושי</w:t>
            </w:r>
            <w:r>
              <w:rPr>
                <w:rFonts w:ascii="David" w:hAnsi="David" w:cs="David" w:hint="cs"/>
                <w:rtl/>
              </w:rPr>
              <w:t xml:space="preserve"> </w:t>
            </w:r>
            <w:r w:rsidRPr="004C13D5">
              <w:rPr>
                <w:rFonts w:ascii="David" w:hAnsi="David" w:cs="David"/>
                <w:rtl/>
              </w:rPr>
              <w:t>ותורשה</w:t>
            </w:r>
          </w:p>
        </w:tc>
        <w:tc>
          <w:tcPr>
            <w:tcW w:w="1263" w:type="dxa"/>
          </w:tcPr>
          <w:p w:rsidR="005D46A9" w:rsidRPr="004D65E5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ד"ר</w:t>
            </w:r>
            <w:r w:rsidRPr="004D65E5">
              <w:rPr>
                <w:rFonts w:asciiTheme="minorBidi" w:hAnsiTheme="minorBidi" w:cs="David"/>
                <w:rtl/>
              </w:rPr>
              <w:t xml:space="preserve"> רבקה</w:t>
            </w:r>
          </w:p>
          <w:p w:rsidR="005D46A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4D65E5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 xml:space="preserve">16:15 </w:t>
            </w:r>
            <w:r>
              <w:rPr>
                <w:rFonts w:asciiTheme="minorBidi" w:hAnsiTheme="minorBidi" w:cs="David"/>
                <w:rtl/>
              </w:rPr>
              <w:t>–</w:t>
            </w:r>
            <w:r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436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2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24.12.20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spacing w:line="360" w:lineRule="auto"/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/>
              </w:rPr>
              <w:t>DNA</w:t>
            </w:r>
            <w:r w:rsidRPr="004C13D5">
              <w:rPr>
                <w:rFonts w:ascii="David" w:hAnsi="David" w:cs="David"/>
                <w:rtl/>
              </w:rPr>
              <w:t>- מבנה, שכפול</w:t>
            </w:r>
          </w:p>
          <w:p w:rsidR="005D46A9" w:rsidRPr="004C13D5" w:rsidRDefault="005D46A9" w:rsidP="005D46A9">
            <w:pPr>
              <w:spacing w:line="360" w:lineRule="auto"/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/>
              </w:rPr>
              <w:t>RNA</w:t>
            </w:r>
            <w:r w:rsidRPr="004C13D5">
              <w:rPr>
                <w:rFonts w:ascii="David" w:hAnsi="David" w:cs="David"/>
                <w:rtl/>
              </w:rPr>
              <w:t>- סוגים, מבנה, תהליך השעתוק, תרגום לחלבון</w:t>
            </w:r>
          </w:p>
          <w:p w:rsidR="005D46A9" w:rsidRPr="004C13D5" w:rsidRDefault="005D46A9" w:rsidP="005D46A9">
            <w:pPr>
              <w:spacing w:line="360" w:lineRule="auto"/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/>
                <w:rtl/>
              </w:rPr>
              <w:t>כרומוזומים והבסיס הכרומוזומלי של התורשה,</w:t>
            </w:r>
          </w:p>
          <w:p w:rsidR="005D46A9" w:rsidRPr="004C13D5" w:rsidRDefault="005D46A9" w:rsidP="005D46A9">
            <w:pPr>
              <w:spacing w:line="360" w:lineRule="auto"/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/>
                <w:rtl/>
              </w:rPr>
              <w:t xml:space="preserve">שונות רבגוניות גנטית-חסרים/תוספים, מוטציות </w:t>
            </w:r>
            <w:proofErr w:type="spellStart"/>
            <w:r w:rsidRPr="004C13D5">
              <w:rPr>
                <w:rFonts w:ascii="David" w:hAnsi="David" w:cs="David"/>
                <w:rtl/>
              </w:rPr>
              <w:t>ופולימורפיזים</w:t>
            </w:r>
            <w:proofErr w:type="spellEnd"/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</w:p>
        </w:tc>
        <w:tc>
          <w:tcPr>
            <w:tcW w:w="1263" w:type="dxa"/>
          </w:tcPr>
          <w:p w:rsidR="005D46A9" w:rsidRPr="0020556D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20556D">
              <w:rPr>
                <w:rFonts w:asciiTheme="minorBidi" w:hAnsiTheme="minorBidi" w:cs="David" w:hint="cs"/>
                <w:rtl/>
              </w:rPr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 xml:space="preserve">16:15 </w:t>
            </w:r>
            <w:r>
              <w:rPr>
                <w:rFonts w:asciiTheme="minorBidi" w:hAnsiTheme="minorBidi" w:cs="David"/>
                <w:rtl/>
              </w:rPr>
              <w:t>–</w:t>
            </w:r>
            <w:r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377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3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31.12.20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  <w:r w:rsidRPr="004C13D5">
              <w:rPr>
                <w:rFonts w:ascii="David" w:hAnsi="David" w:cs="David"/>
                <w:rtl/>
              </w:rPr>
              <w:t xml:space="preserve">גנטיקה קלאסית- הניסויים של מנדל, החוקים של מנדל. מהו גן - המבנה הגנטי ותפקודו. </w:t>
            </w:r>
            <w:proofErr w:type="spellStart"/>
            <w:r w:rsidRPr="004C13D5">
              <w:rPr>
                <w:rFonts w:ascii="David" w:hAnsi="David" w:cs="David"/>
                <w:rtl/>
              </w:rPr>
              <w:t>ציטוגנטיקה</w:t>
            </w:r>
            <w:proofErr w:type="spellEnd"/>
            <w:r w:rsidRPr="004C13D5">
              <w:rPr>
                <w:rFonts w:ascii="David" w:hAnsi="David" w:cs="David"/>
                <w:rtl/>
              </w:rPr>
              <w:t xml:space="preserve"> קלינית ובדיקות </w:t>
            </w:r>
            <w:proofErr w:type="spellStart"/>
            <w:r w:rsidRPr="004C13D5">
              <w:rPr>
                <w:rFonts w:ascii="David" w:hAnsi="David" w:cs="David"/>
                <w:rtl/>
              </w:rPr>
              <w:t>גנומיות</w:t>
            </w:r>
            <w:proofErr w:type="spellEnd"/>
          </w:p>
        </w:tc>
        <w:tc>
          <w:tcPr>
            <w:tcW w:w="1263" w:type="dxa"/>
          </w:tcPr>
          <w:p w:rsidR="005D46A9" w:rsidRDefault="005D46A9" w:rsidP="005D46A9">
            <w:r w:rsidRPr="0020556D">
              <w:rPr>
                <w:rFonts w:asciiTheme="minorBidi" w:hAnsiTheme="minorBidi" w:cs="David" w:hint="cs"/>
                <w:rtl/>
              </w:rPr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 xml:space="preserve">16:15 </w:t>
            </w:r>
            <w:r>
              <w:rPr>
                <w:rFonts w:asciiTheme="minorBidi" w:hAnsiTheme="minorBidi" w:cs="David"/>
                <w:rtl/>
              </w:rPr>
              <w:t>–</w:t>
            </w:r>
            <w:r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41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4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07.01.21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  <w:r w:rsidRPr="004C13D5">
              <w:rPr>
                <w:rFonts w:ascii="David" w:hAnsi="David" w:cs="David" w:hint="cs"/>
                <w:rtl/>
              </w:rPr>
              <w:t>חלוקת התא- מיטוזה ומיוזה</w:t>
            </w:r>
            <w:r>
              <w:rPr>
                <w:rFonts w:ascii="David" w:hAnsi="David" w:cs="David" w:hint="cs"/>
                <w:rtl/>
              </w:rPr>
              <w:t xml:space="preserve">. </w:t>
            </w:r>
            <w:r w:rsidRPr="004C13D5">
              <w:rPr>
                <w:rFonts w:ascii="David" w:hAnsi="David" w:cs="David" w:hint="cs"/>
                <w:rtl/>
              </w:rPr>
              <w:t>הבסיס הגנטי למחלות</w:t>
            </w:r>
            <w:r>
              <w:rPr>
                <w:rFonts w:ascii="David" w:hAnsi="David" w:cs="David" w:hint="cs"/>
                <w:rtl/>
              </w:rPr>
              <w:t xml:space="preserve">. </w:t>
            </w:r>
            <w:r w:rsidRPr="004C13D5">
              <w:rPr>
                <w:rFonts w:ascii="David" w:hAnsi="David" w:cs="David" w:hint="cs"/>
                <w:rtl/>
              </w:rPr>
              <w:t>הפרעות כרומוזומליות ומחלות- שינויים מספריים, שינויים מבניים, תסמונת יללת החתול, שברים, תסמונת ויליאמס, תסמונת דאון</w:t>
            </w:r>
          </w:p>
        </w:tc>
        <w:tc>
          <w:tcPr>
            <w:tcW w:w="1263" w:type="dxa"/>
          </w:tcPr>
          <w:p w:rsidR="005D46A9" w:rsidRPr="0020556D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20556D">
              <w:rPr>
                <w:rFonts w:asciiTheme="minorBidi" w:hAnsiTheme="minorBidi" w:cs="David" w:hint="cs"/>
                <w:rtl/>
              </w:rPr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50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5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14.01.21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 xml:space="preserve">דיאגנוזה הורית למומים מולדים ואבחון טרום לידתי- </w:t>
            </w:r>
            <w:proofErr w:type="spellStart"/>
            <w:r w:rsidRPr="004C13D5">
              <w:rPr>
                <w:rFonts w:ascii="David" w:hAnsi="David" w:cs="David" w:hint="cs"/>
                <w:rtl/>
              </w:rPr>
              <w:t>אולטרא</w:t>
            </w:r>
            <w:proofErr w:type="spellEnd"/>
            <w:r w:rsidRPr="004C13D5">
              <w:rPr>
                <w:rFonts w:ascii="David" w:hAnsi="David" w:cs="David" w:hint="cs"/>
                <w:rtl/>
              </w:rPr>
              <w:t>-סאונד, ביוכימיה, בדיקת כרומוזומים, בדיקת מי שפיר, בדיקת סיסי שליה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>הפרעות בכרומוזומי המין- תסמונת קליינפלטר, תסמונת זכר העל, תסמונת טרנר,</w:t>
            </w:r>
            <w:r w:rsidRPr="004C13D5">
              <w:rPr>
                <w:rFonts w:ascii="David" w:hAnsi="David" w:cs="David"/>
              </w:rPr>
              <w:t xml:space="preserve"> ,DMD</w:t>
            </w:r>
            <w:r w:rsidRPr="004C13D5">
              <w:rPr>
                <w:rFonts w:ascii="David" w:hAnsi="David" w:cs="David" w:hint="cs"/>
                <w:rtl/>
              </w:rPr>
              <w:t xml:space="preserve"> מחלות </w:t>
            </w:r>
            <w:proofErr w:type="spellStart"/>
            <w:r w:rsidRPr="004C13D5">
              <w:rPr>
                <w:rFonts w:ascii="David" w:hAnsi="David" w:cs="David" w:hint="cs"/>
                <w:rtl/>
              </w:rPr>
              <w:t>מיטוכונדריאליות</w:t>
            </w:r>
            <w:proofErr w:type="spellEnd"/>
            <w:r w:rsidRPr="004C13D5">
              <w:rPr>
                <w:rFonts w:ascii="David" w:hAnsi="David" w:cs="David" w:hint="cs"/>
                <w:rtl/>
              </w:rPr>
              <w:t xml:space="preserve"> מולדות ונרכשות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</w:p>
        </w:tc>
        <w:tc>
          <w:tcPr>
            <w:tcW w:w="1263" w:type="dxa"/>
          </w:tcPr>
          <w:p w:rsidR="005D46A9" w:rsidRDefault="005D46A9" w:rsidP="005D46A9">
            <w:r w:rsidRPr="0020556D">
              <w:rPr>
                <w:rFonts w:asciiTheme="minorBidi" w:hAnsiTheme="minorBidi" w:cs="David" w:hint="cs"/>
                <w:rtl/>
              </w:rPr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38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6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21.01.21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>תורשה רבת גורמים- פולימורפיזם במחלות כמו: סוכרת סוג 1, אלצהיימר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 xml:space="preserve">בדיקות </w:t>
            </w:r>
            <w:proofErr w:type="spellStart"/>
            <w:r w:rsidRPr="004C13D5">
              <w:rPr>
                <w:rFonts w:ascii="David" w:hAnsi="David" w:cs="David" w:hint="cs"/>
                <w:rtl/>
              </w:rPr>
              <w:t>נשאות</w:t>
            </w:r>
            <w:proofErr w:type="spellEnd"/>
            <w:r w:rsidRPr="004C13D5">
              <w:rPr>
                <w:rFonts w:ascii="David" w:hAnsi="David" w:cs="David" w:hint="cs"/>
                <w:rtl/>
              </w:rPr>
              <w:t xml:space="preserve"> לפי המלצת משרד הבריאות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>חידושים ומחקרים מובילים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</w:p>
        </w:tc>
        <w:tc>
          <w:tcPr>
            <w:tcW w:w="1263" w:type="dxa"/>
          </w:tcPr>
          <w:p w:rsidR="005D46A9" w:rsidRPr="0020556D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20556D">
              <w:rPr>
                <w:rFonts w:asciiTheme="minorBidi" w:hAnsiTheme="minorBidi" w:cs="David" w:hint="cs"/>
                <w:rtl/>
              </w:rPr>
              <w:lastRenderedPageBreak/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369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lastRenderedPageBreak/>
              <w:t>7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28.01.21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>גנטיקה של מחלת הסרטן- מודלים המסבירים איך מעכבים שונים מעוררים הופעת סרטן, הסרטן התורשתי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  <w:proofErr w:type="spellStart"/>
            <w:r w:rsidRPr="004C13D5">
              <w:rPr>
                <w:rFonts w:ascii="David" w:hAnsi="David" w:cs="David" w:hint="cs"/>
                <w:rtl/>
              </w:rPr>
              <w:t>פרמקוגנטיקה</w:t>
            </w:r>
            <w:proofErr w:type="spellEnd"/>
          </w:p>
        </w:tc>
        <w:tc>
          <w:tcPr>
            <w:tcW w:w="1263" w:type="dxa"/>
          </w:tcPr>
          <w:p w:rsidR="005D46A9" w:rsidRDefault="005D46A9" w:rsidP="005D46A9">
            <w:r w:rsidRPr="0020556D">
              <w:rPr>
                <w:rFonts w:asciiTheme="minorBidi" w:hAnsiTheme="minorBidi" w:cs="David" w:hint="cs"/>
                <w:rtl/>
              </w:rPr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379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8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04.02.21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rPr>
                <w:rFonts w:ascii="David" w:hAnsi="David" w:cs="David"/>
              </w:rPr>
            </w:pPr>
            <w:r w:rsidRPr="004C13D5">
              <w:rPr>
                <w:rFonts w:ascii="David" w:hAnsi="David" w:cs="David"/>
                <w:rtl/>
              </w:rPr>
              <w:t xml:space="preserve">סיכונים ויעוץ גנטי.  ריפוי גנטי- יעדים, היבטים טכניים, כשל חיסוני. יישום ידע הגנום לקראת ריפוי ומניעה אישית </w:t>
            </w:r>
            <w:r w:rsidRPr="004C13D5">
              <w:rPr>
                <w:rFonts w:ascii="David" w:hAnsi="David" w:cs="David"/>
              </w:rPr>
              <w:t>personalized health care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  <w:r w:rsidRPr="004C13D5">
              <w:rPr>
                <w:rFonts w:ascii="David" w:hAnsi="David" w:cs="David"/>
                <w:rtl/>
              </w:rPr>
              <w:t>אתגרים וחידושים</w:t>
            </w:r>
          </w:p>
        </w:tc>
        <w:tc>
          <w:tcPr>
            <w:tcW w:w="1263" w:type="dxa"/>
          </w:tcPr>
          <w:p w:rsidR="005D46A9" w:rsidRPr="0020556D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20556D">
              <w:rPr>
                <w:rFonts w:asciiTheme="minorBidi" w:hAnsiTheme="minorBidi" w:cs="David" w:hint="cs"/>
                <w:rtl/>
              </w:rPr>
              <w:t>ד"ר</w:t>
            </w:r>
            <w:r w:rsidRPr="0020556D">
              <w:rPr>
                <w:rFonts w:asciiTheme="minorBidi" w:hAnsiTheme="minorBidi" w:cs="David"/>
                <w:rtl/>
              </w:rPr>
              <w:t xml:space="preserve"> רבקה</w:t>
            </w:r>
            <w:r>
              <w:rPr>
                <w:rFonts w:asciiTheme="minorBidi" w:hAnsiTheme="minorBidi" w:cs="David" w:hint="cs"/>
                <w:rtl/>
              </w:rPr>
              <w:t xml:space="preserve"> </w:t>
            </w:r>
            <w:r w:rsidRPr="0020556D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446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9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11.02.21</w:t>
            </w:r>
          </w:p>
        </w:tc>
        <w:tc>
          <w:tcPr>
            <w:tcW w:w="3249" w:type="dxa"/>
          </w:tcPr>
          <w:p w:rsidR="005D46A9" w:rsidRPr="004C13D5" w:rsidRDefault="005D46A9" w:rsidP="005D46A9">
            <w:pPr>
              <w:spacing w:line="360" w:lineRule="auto"/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/>
                <w:rtl/>
              </w:rPr>
              <w:t xml:space="preserve">שיבוט תאים, רקמות, איברים וגם אורגניזם שלם. </w:t>
            </w:r>
          </w:p>
          <w:p w:rsidR="005D46A9" w:rsidRPr="004C13D5" w:rsidRDefault="005D46A9" w:rsidP="005D46A9">
            <w:pPr>
              <w:spacing w:line="360" w:lineRule="auto"/>
              <w:rPr>
                <w:sz w:val="20"/>
                <w:szCs w:val="20"/>
              </w:rPr>
            </w:pPr>
            <w:r w:rsidRPr="004C13D5">
              <w:rPr>
                <w:rFonts w:ascii="David" w:hAnsi="David" w:cs="David"/>
                <w:rtl/>
              </w:rPr>
              <w:t>היבטים אתיים וחברתיים בחקר הגנטיקה  תאי גזע והגנום האנושי. מחקרים מובילים חידושים ואתגרים</w:t>
            </w:r>
          </w:p>
        </w:tc>
        <w:tc>
          <w:tcPr>
            <w:tcW w:w="1263" w:type="dxa"/>
          </w:tcPr>
          <w:p w:rsidR="005D46A9" w:rsidRDefault="005D46A9" w:rsidP="005D46A9">
            <w:r w:rsidRPr="00AB578A">
              <w:rPr>
                <w:rFonts w:asciiTheme="minorBidi" w:hAnsiTheme="minorBidi" w:cs="David" w:hint="cs"/>
                <w:rtl/>
              </w:rPr>
              <w:t>ד"ר</w:t>
            </w:r>
            <w:r w:rsidRPr="00AB578A">
              <w:rPr>
                <w:rFonts w:asciiTheme="minorBidi" w:hAnsiTheme="minorBidi" w:cs="David"/>
                <w:rtl/>
              </w:rPr>
              <w:t xml:space="preserve"> רבקה</w:t>
            </w:r>
            <w:r w:rsidRPr="00AB578A">
              <w:rPr>
                <w:rFonts w:asciiTheme="minorBidi" w:hAnsiTheme="minorBidi" w:cs="David" w:hint="cs"/>
                <w:rtl/>
              </w:rPr>
              <w:t xml:space="preserve"> </w:t>
            </w:r>
            <w:r w:rsidRPr="00AB578A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50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10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18.02.21</w:t>
            </w:r>
          </w:p>
        </w:tc>
        <w:tc>
          <w:tcPr>
            <w:tcW w:w="3249" w:type="dxa"/>
          </w:tcPr>
          <w:p w:rsidR="005D46A9" w:rsidRPr="00827AA0" w:rsidRDefault="005D46A9" w:rsidP="005D46A9">
            <w:pPr>
              <w:rPr>
                <w:rFonts w:ascii="David" w:hAnsi="David" w:cs="David"/>
                <w:rtl/>
              </w:rPr>
            </w:pPr>
            <w:r w:rsidRPr="004C13D5">
              <w:rPr>
                <w:rFonts w:ascii="David" w:hAnsi="David" w:cs="David" w:hint="cs"/>
                <w:rtl/>
              </w:rPr>
              <w:t xml:space="preserve">ניתוח מקרים רפואיים בתורשה מחקרים </w:t>
            </w:r>
            <w:r w:rsidRPr="00827AA0">
              <w:rPr>
                <w:rFonts w:ascii="David" w:hAnsi="David" w:cs="David"/>
                <w:rtl/>
              </w:rPr>
              <w:t xml:space="preserve">וחידושים: </w:t>
            </w:r>
            <w:r w:rsidRPr="00827AA0">
              <w:rPr>
                <w:rFonts w:ascii="David" w:hAnsi="David" w:cs="David"/>
              </w:rPr>
              <w:t xml:space="preserve">Case study  . 1 </w:t>
            </w:r>
            <w:r w:rsidRPr="00827AA0">
              <w:rPr>
                <w:rFonts w:ascii="David" w:hAnsi="David" w:cs="David"/>
                <w:rtl/>
              </w:rPr>
              <w:t>- אלצהיימר</w:t>
            </w:r>
          </w:p>
          <w:p w:rsidR="005D46A9" w:rsidRPr="004512A1" w:rsidRDefault="005D46A9" w:rsidP="005D46A9">
            <w:pPr>
              <w:rPr>
                <w:rFonts w:ascii="Arial" w:hAnsi="Arial"/>
                <w:sz w:val="20"/>
                <w:szCs w:val="20"/>
                <w:rtl/>
              </w:rPr>
            </w:pPr>
            <w:r w:rsidRPr="00827AA0">
              <w:rPr>
                <w:rFonts w:ascii="David" w:hAnsi="David" w:cs="David"/>
              </w:rPr>
              <w:t xml:space="preserve">Case study </w:t>
            </w:r>
            <w:proofErr w:type="gramStart"/>
            <w:r w:rsidRPr="00827AA0">
              <w:rPr>
                <w:rFonts w:ascii="David" w:hAnsi="David" w:cs="David"/>
              </w:rPr>
              <w:t xml:space="preserve">  .</w:t>
            </w:r>
            <w:proofErr w:type="gramEnd"/>
            <w:r w:rsidRPr="00827AA0">
              <w:rPr>
                <w:rFonts w:ascii="David" w:hAnsi="David" w:cs="David"/>
              </w:rPr>
              <w:t xml:space="preserve"> 2</w:t>
            </w:r>
            <w:r w:rsidRPr="00827AA0">
              <w:rPr>
                <w:rFonts w:ascii="David" w:hAnsi="David" w:cs="David"/>
                <w:rtl/>
              </w:rPr>
              <w:t xml:space="preserve">- </w:t>
            </w:r>
            <w:proofErr w:type="spellStart"/>
            <w:r w:rsidRPr="00827AA0">
              <w:rPr>
                <w:rFonts w:ascii="David" w:hAnsi="David" w:cs="David"/>
                <w:rtl/>
              </w:rPr>
              <w:t>אוטיזים</w:t>
            </w:r>
            <w:proofErr w:type="spellEnd"/>
            <w:r w:rsidRPr="00827AA0">
              <w:rPr>
                <w:rFonts w:ascii="David" w:hAnsi="David" w:cs="David"/>
                <w:rtl/>
              </w:rPr>
              <w:t xml:space="preserve"> על הספקטרום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63" w:type="dxa"/>
          </w:tcPr>
          <w:p w:rsidR="005D46A9" w:rsidRDefault="005D46A9" w:rsidP="005D46A9">
            <w:r w:rsidRPr="00AB578A">
              <w:rPr>
                <w:rFonts w:asciiTheme="minorBidi" w:hAnsiTheme="minorBidi" w:cs="David" w:hint="cs"/>
                <w:rtl/>
              </w:rPr>
              <w:t>ד"ר</w:t>
            </w:r>
            <w:r w:rsidRPr="00AB578A">
              <w:rPr>
                <w:rFonts w:asciiTheme="minorBidi" w:hAnsiTheme="minorBidi" w:cs="David"/>
                <w:rtl/>
              </w:rPr>
              <w:t xml:space="preserve"> רבקה</w:t>
            </w:r>
            <w:r w:rsidRPr="00AB578A">
              <w:rPr>
                <w:rFonts w:asciiTheme="minorBidi" w:hAnsiTheme="minorBidi" w:cs="David" w:hint="cs"/>
                <w:rtl/>
              </w:rPr>
              <w:t xml:space="preserve"> </w:t>
            </w:r>
            <w:r w:rsidRPr="00AB578A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50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 w:rsidRPr="00190589">
              <w:rPr>
                <w:rFonts w:asciiTheme="minorBidi" w:hAnsiTheme="minorBidi" w:cs="David"/>
                <w:rtl/>
              </w:rPr>
              <w:t>11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25.02.21</w:t>
            </w:r>
          </w:p>
        </w:tc>
        <w:tc>
          <w:tcPr>
            <w:tcW w:w="3249" w:type="dxa"/>
          </w:tcPr>
          <w:p w:rsidR="005D46A9" w:rsidRPr="00827AA0" w:rsidRDefault="005D46A9" w:rsidP="005D46A9">
            <w:pPr>
              <w:rPr>
                <w:rFonts w:ascii="David" w:hAnsi="David" w:cs="David"/>
                <w:rtl/>
              </w:rPr>
            </w:pPr>
            <w:r w:rsidRPr="00827AA0">
              <w:rPr>
                <w:rFonts w:ascii="David" w:hAnsi="David" w:cs="David"/>
                <w:rtl/>
              </w:rPr>
              <w:t xml:space="preserve">הורשה </w:t>
            </w:r>
            <w:proofErr w:type="spellStart"/>
            <w:r w:rsidRPr="00827AA0">
              <w:rPr>
                <w:rFonts w:ascii="David" w:hAnsi="David" w:cs="David"/>
                <w:rtl/>
              </w:rPr>
              <w:t>אוטוזומלית</w:t>
            </w:r>
            <w:proofErr w:type="spellEnd"/>
            <w:r w:rsidRPr="00827AA0">
              <w:rPr>
                <w:rFonts w:ascii="David" w:hAnsi="David" w:cs="David"/>
                <w:rtl/>
              </w:rPr>
              <w:t>-</w:t>
            </w:r>
          </w:p>
          <w:p w:rsidR="005D46A9" w:rsidRPr="004C13D5" w:rsidRDefault="005D46A9" w:rsidP="005D46A9">
            <w:pPr>
              <w:jc w:val="center"/>
              <w:rPr>
                <w:rFonts w:ascii="David" w:hAnsi="David" w:cs="David"/>
              </w:rPr>
            </w:pPr>
            <w:r w:rsidRPr="00827AA0">
              <w:rPr>
                <w:rFonts w:ascii="David" w:hAnsi="David" w:cs="David"/>
                <w:rtl/>
              </w:rPr>
              <w:t xml:space="preserve"> סרטן השד והשחלות 1/2</w:t>
            </w:r>
            <w:r w:rsidRPr="00827AA0">
              <w:rPr>
                <w:rFonts w:ascii="David" w:hAnsi="David" w:cs="David"/>
              </w:rPr>
              <w:t>BRACA</w:t>
            </w:r>
            <w:r w:rsidRPr="00827AA0">
              <w:rPr>
                <w:rFonts w:ascii="David" w:hAnsi="David" w:cs="David"/>
                <w:rtl/>
              </w:rPr>
              <w:t xml:space="preserve"> לוקמיה </w:t>
            </w:r>
            <w:proofErr w:type="spellStart"/>
            <w:r w:rsidRPr="00827AA0">
              <w:rPr>
                <w:rFonts w:ascii="David" w:hAnsi="David" w:cs="David"/>
                <w:rtl/>
              </w:rPr>
              <w:t>מיאלוגנית</w:t>
            </w:r>
            <w:proofErr w:type="spellEnd"/>
            <w:r w:rsidRPr="00827AA0">
              <w:rPr>
                <w:rFonts w:ascii="David" w:hAnsi="David" w:cs="David"/>
                <w:rtl/>
              </w:rPr>
              <w:t xml:space="preserve"> כרונית- </w:t>
            </w:r>
            <w:proofErr w:type="spellStart"/>
            <w:r w:rsidRPr="00827AA0">
              <w:rPr>
                <w:rFonts w:ascii="David" w:hAnsi="David" w:cs="David"/>
                <w:rtl/>
              </w:rPr>
              <w:t>אונקוגן</w:t>
            </w:r>
            <w:proofErr w:type="spellEnd"/>
            <w:r w:rsidRPr="00827AA0">
              <w:rPr>
                <w:rFonts w:ascii="David" w:hAnsi="David" w:cs="David"/>
              </w:rPr>
              <w:t>BRC-ABL1</w:t>
            </w:r>
          </w:p>
        </w:tc>
        <w:tc>
          <w:tcPr>
            <w:tcW w:w="1263" w:type="dxa"/>
          </w:tcPr>
          <w:p w:rsidR="005D46A9" w:rsidRDefault="005D46A9" w:rsidP="005D46A9">
            <w:r w:rsidRPr="00AB578A">
              <w:rPr>
                <w:rFonts w:asciiTheme="minorBidi" w:hAnsiTheme="minorBidi" w:cs="David" w:hint="cs"/>
                <w:rtl/>
              </w:rPr>
              <w:t>ד"ר</w:t>
            </w:r>
            <w:r w:rsidRPr="00AB578A">
              <w:rPr>
                <w:rFonts w:asciiTheme="minorBidi" w:hAnsiTheme="minorBidi" w:cs="David"/>
                <w:rtl/>
              </w:rPr>
              <w:t xml:space="preserve"> רבקה</w:t>
            </w:r>
            <w:r w:rsidRPr="00AB578A">
              <w:rPr>
                <w:rFonts w:asciiTheme="minorBidi" w:hAnsiTheme="minorBidi" w:cs="David" w:hint="cs"/>
                <w:rtl/>
              </w:rPr>
              <w:t xml:space="preserve"> </w:t>
            </w:r>
            <w:r w:rsidRPr="00AB578A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Pr="00190589" w:rsidRDefault="005D46A9" w:rsidP="005D46A9">
            <w:pPr>
              <w:jc w:val="center"/>
              <w:rPr>
                <w:rFonts w:asciiTheme="minorBidi" w:hAnsiTheme="minorBidi" w:cs="David"/>
              </w:rPr>
            </w:pPr>
            <w:r>
              <w:rPr>
                <w:rFonts w:asciiTheme="minorBidi" w:hAnsiTheme="minorBidi" w:cs="David" w:hint="cs"/>
                <w:rtl/>
              </w:rPr>
              <w:t>4</w:t>
            </w:r>
          </w:p>
        </w:tc>
      </w:tr>
      <w:tr w:rsidR="005D46A9" w:rsidRPr="00190589" w:rsidTr="004D65E5">
        <w:trPr>
          <w:trHeight w:val="38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bookmarkStart w:id="0" w:name="_GoBack"/>
            <w:r w:rsidRPr="00190589">
              <w:rPr>
                <w:rFonts w:asciiTheme="minorBidi" w:hAnsiTheme="minorBidi" w:cs="David"/>
                <w:rtl/>
              </w:rPr>
              <w:t>12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04.03.21</w:t>
            </w:r>
          </w:p>
        </w:tc>
        <w:tc>
          <w:tcPr>
            <w:tcW w:w="3249" w:type="dxa"/>
          </w:tcPr>
          <w:p w:rsidR="005D46A9" w:rsidRPr="00827AA0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827AA0">
              <w:rPr>
                <w:rFonts w:ascii="David" w:hAnsi="David" w:cs="David" w:hint="cs"/>
                <w:rtl/>
              </w:rPr>
              <w:t>הורשת מחלות אוטואימונית</w:t>
            </w:r>
          </w:p>
          <w:p w:rsidR="005D46A9" w:rsidRPr="00827AA0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827AA0">
              <w:rPr>
                <w:rFonts w:ascii="David" w:hAnsi="David" w:cs="David" w:hint="cs"/>
                <w:rtl/>
              </w:rPr>
              <w:t xml:space="preserve">מחלת קרון </w:t>
            </w:r>
            <w:r w:rsidRPr="00827AA0">
              <w:rPr>
                <w:rFonts w:ascii="David" w:hAnsi="David" w:cs="David"/>
              </w:rPr>
              <w:t>CROHN DISEASE</w:t>
            </w:r>
          </w:p>
          <w:p w:rsidR="005D46A9" w:rsidRPr="00827AA0" w:rsidRDefault="005D46A9" w:rsidP="005D46A9">
            <w:pPr>
              <w:jc w:val="center"/>
              <w:rPr>
                <w:rFonts w:ascii="David" w:hAnsi="David" w:cs="David"/>
                <w:rtl/>
              </w:rPr>
            </w:pPr>
          </w:p>
          <w:p w:rsidR="005D46A9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827AA0">
              <w:rPr>
                <w:rFonts w:ascii="David" w:hAnsi="David" w:cs="David" w:hint="cs"/>
                <w:rtl/>
              </w:rPr>
              <w:t xml:space="preserve">רצסיביות </w:t>
            </w:r>
            <w:proofErr w:type="spellStart"/>
            <w:r w:rsidRPr="00827AA0">
              <w:rPr>
                <w:rFonts w:ascii="David" w:hAnsi="David" w:cs="David" w:hint="cs"/>
                <w:rtl/>
              </w:rPr>
              <w:t>אוטוזומלית</w:t>
            </w:r>
            <w:proofErr w:type="spellEnd"/>
            <w:r w:rsidRPr="00827AA0">
              <w:rPr>
                <w:rFonts w:ascii="David" w:hAnsi="David" w:cs="David"/>
              </w:rPr>
              <w:t>CF</w:t>
            </w:r>
          </w:p>
          <w:p w:rsidR="005D46A9" w:rsidRPr="00827AA0" w:rsidRDefault="005D46A9" w:rsidP="005D46A9">
            <w:pPr>
              <w:jc w:val="center"/>
              <w:rPr>
                <w:rFonts w:ascii="David" w:hAnsi="David" w:cs="David"/>
                <w:rtl/>
              </w:rPr>
            </w:pPr>
          </w:p>
          <w:p w:rsidR="005D46A9" w:rsidRPr="00827AA0" w:rsidRDefault="005D46A9" w:rsidP="005D46A9">
            <w:pPr>
              <w:jc w:val="center"/>
              <w:rPr>
                <w:rFonts w:ascii="David" w:hAnsi="David" w:cs="David"/>
              </w:rPr>
            </w:pPr>
            <w:r w:rsidRPr="00827AA0">
              <w:rPr>
                <w:rFonts w:ascii="David" w:hAnsi="David" w:cs="David"/>
              </w:rPr>
              <w:t>G6PD</w:t>
            </w:r>
            <w:r w:rsidRPr="00827AA0">
              <w:rPr>
                <w:rFonts w:ascii="David" w:hAnsi="David" w:cs="David" w:hint="cs"/>
                <w:rtl/>
              </w:rPr>
              <w:t xml:space="preserve"> , המופיליה- מחלות של כרומוזום</w:t>
            </w:r>
          </w:p>
        </w:tc>
        <w:tc>
          <w:tcPr>
            <w:tcW w:w="1263" w:type="dxa"/>
          </w:tcPr>
          <w:p w:rsidR="005D46A9" w:rsidRDefault="005D46A9" w:rsidP="005D46A9">
            <w:r w:rsidRPr="00AB578A">
              <w:rPr>
                <w:rFonts w:asciiTheme="minorBidi" w:hAnsiTheme="minorBidi" w:cs="David" w:hint="cs"/>
                <w:rtl/>
              </w:rPr>
              <w:t>ד"ר</w:t>
            </w:r>
            <w:r w:rsidRPr="00AB578A">
              <w:rPr>
                <w:rFonts w:asciiTheme="minorBidi" w:hAnsiTheme="minorBidi" w:cs="David"/>
                <w:rtl/>
              </w:rPr>
              <w:t xml:space="preserve"> רבקה</w:t>
            </w:r>
            <w:r w:rsidRPr="00AB578A">
              <w:rPr>
                <w:rFonts w:asciiTheme="minorBidi" w:hAnsiTheme="minorBidi" w:cs="David" w:hint="cs"/>
                <w:rtl/>
              </w:rPr>
              <w:t xml:space="preserve"> </w:t>
            </w:r>
            <w:r w:rsidRPr="00AB578A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Default="005D46A9" w:rsidP="005D46A9">
            <w:r w:rsidRPr="00A84D5F">
              <w:rPr>
                <w:rFonts w:asciiTheme="minorBidi" w:hAnsiTheme="minorBidi" w:cs="David" w:hint="cs"/>
                <w:rtl/>
              </w:rPr>
              <w:t xml:space="preserve">16:15 </w:t>
            </w:r>
            <w:r w:rsidRPr="00A84D5F">
              <w:rPr>
                <w:rFonts w:asciiTheme="minorBidi" w:hAnsiTheme="minorBidi" w:cs="David"/>
                <w:rtl/>
              </w:rPr>
              <w:t>–</w:t>
            </w:r>
            <w:r w:rsidRPr="00A84D5F">
              <w:rPr>
                <w:rFonts w:asciiTheme="minorBidi" w:hAnsiTheme="minorBidi" w:cs="David" w:hint="cs"/>
                <w:rtl/>
              </w:rPr>
              <w:t xml:space="preserve"> 19:30</w:t>
            </w:r>
          </w:p>
        </w:tc>
        <w:tc>
          <w:tcPr>
            <w:tcW w:w="746" w:type="dxa"/>
          </w:tcPr>
          <w:p w:rsidR="005D46A9" w:rsidRDefault="005D46A9" w:rsidP="005D46A9">
            <w:pPr>
              <w:jc w:val="center"/>
            </w:pPr>
            <w:r>
              <w:rPr>
                <w:rFonts w:hint="cs"/>
                <w:rtl/>
              </w:rPr>
              <w:t>4</w:t>
            </w:r>
          </w:p>
        </w:tc>
      </w:tr>
      <w:bookmarkEnd w:id="0"/>
      <w:tr w:rsidR="005D46A9" w:rsidRPr="00190589" w:rsidTr="004D65E5">
        <w:trPr>
          <w:trHeight w:val="381"/>
        </w:trPr>
        <w:tc>
          <w:tcPr>
            <w:tcW w:w="952" w:type="dxa"/>
          </w:tcPr>
          <w:p w:rsidR="005D46A9" w:rsidRPr="0019058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13</w:t>
            </w:r>
          </w:p>
        </w:tc>
        <w:tc>
          <w:tcPr>
            <w:tcW w:w="768" w:type="dxa"/>
          </w:tcPr>
          <w:p w:rsidR="005D46A9" w:rsidRDefault="005D46A9" w:rsidP="005D46A9">
            <w:pPr>
              <w:jc w:val="center"/>
            </w:pPr>
            <w:r w:rsidRPr="00B245B7">
              <w:rPr>
                <w:rFonts w:asciiTheme="minorBidi" w:hAnsiTheme="minorBidi" w:cs="David" w:hint="cs"/>
                <w:rtl/>
              </w:rPr>
              <w:t>ה</w:t>
            </w:r>
          </w:p>
        </w:tc>
        <w:tc>
          <w:tcPr>
            <w:tcW w:w="1296" w:type="dxa"/>
          </w:tcPr>
          <w:p w:rsidR="005D46A9" w:rsidRDefault="005D46A9" w:rsidP="005D46A9">
            <w:pPr>
              <w:spacing w:line="360" w:lineRule="auto"/>
              <w:jc w:val="center"/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>11.03.21</w:t>
            </w:r>
          </w:p>
        </w:tc>
        <w:tc>
          <w:tcPr>
            <w:tcW w:w="3249" w:type="dxa"/>
          </w:tcPr>
          <w:p w:rsidR="005D46A9" w:rsidRPr="00827AA0" w:rsidRDefault="005D46A9" w:rsidP="005D46A9">
            <w:pPr>
              <w:jc w:val="center"/>
              <w:rPr>
                <w:rFonts w:ascii="David" w:hAnsi="David" w:cs="David"/>
                <w:rtl/>
              </w:rPr>
            </w:pPr>
          </w:p>
          <w:p w:rsidR="005D46A9" w:rsidRPr="004663C7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 xml:space="preserve">תרפיה גנטית אתגרים וחידושים, במחלות גנטיות מורשות. השימוש בווירוסים לטרפיה גנטית. תרפיות לקראת עידן טיפול </w:t>
            </w:r>
            <w:r w:rsidRPr="004663C7">
              <w:rPr>
                <w:rFonts w:ascii="David" w:hAnsi="David" w:cs="David"/>
                <w:rtl/>
              </w:rPr>
              <w:t xml:space="preserve">אישי </w:t>
            </w:r>
            <w:r w:rsidRPr="004663C7">
              <w:rPr>
                <w:rFonts w:ascii="David" w:hAnsi="David" w:cs="David"/>
              </w:rPr>
              <w:t>tailor- made</w:t>
            </w:r>
          </w:p>
          <w:p w:rsidR="005D46A9" w:rsidRPr="00827AA0" w:rsidRDefault="005D46A9" w:rsidP="005D46A9">
            <w:pPr>
              <w:jc w:val="center"/>
              <w:rPr>
                <w:rFonts w:ascii="David" w:hAnsi="David" w:cs="David"/>
                <w:rtl/>
              </w:rPr>
            </w:pPr>
            <w:r w:rsidRPr="004663C7">
              <w:rPr>
                <w:rFonts w:ascii="David" w:hAnsi="David" w:cs="David"/>
                <w:rtl/>
              </w:rPr>
              <w:t>ניסויים קליניים וחידושים אחרונים</w:t>
            </w:r>
          </w:p>
        </w:tc>
        <w:tc>
          <w:tcPr>
            <w:tcW w:w="1263" w:type="dxa"/>
          </w:tcPr>
          <w:p w:rsidR="005D46A9" w:rsidRDefault="005D46A9" w:rsidP="005D46A9">
            <w:r w:rsidRPr="00AB578A">
              <w:rPr>
                <w:rFonts w:asciiTheme="minorBidi" w:hAnsiTheme="minorBidi" w:cs="David" w:hint="cs"/>
                <w:rtl/>
              </w:rPr>
              <w:t>ד"ר</w:t>
            </w:r>
            <w:r w:rsidRPr="00AB578A">
              <w:rPr>
                <w:rFonts w:asciiTheme="minorBidi" w:hAnsiTheme="minorBidi" w:cs="David"/>
                <w:rtl/>
              </w:rPr>
              <w:t xml:space="preserve"> רבקה</w:t>
            </w:r>
            <w:r w:rsidRPr="00AB578A">
              <w:rPr>
                <w:rFonts w:asciiTheme="minorBidi" w:hAnsiTheme="minorBidi" w:cs="David" w:hint="cs"/>
                <w:rtl/>
              </w:rPr>
              <w:t xml:space="preserve"> </w:t>
            </w:r>
            <w:r w:rsidRPr="00AB578A">
              <w:rPr>
                <w:rFonts w:asciiTheme="minorBidi" w:hAnsiTheme="minorBidi" w:cs="David"/>
                <w:rtl/>
              </w:rPr>
              <w:t>אבולעפיה</w:t>
            </w:r>
          </w:p>
        </w:tc>
        <w:tc>
          <w:tcPr>
            <w:tcW w:w="1439" w:type="dxa"/>
          </w:tcPr>
          <w:p w:rsidR="005D46A9" w:rsidRPr="00A84D5F" w:rsidRDefault="005D46A9" w:rsidP="005D46A9">
            <w:pPr>
              <w:rPr>
                <w:rFonts w:asciiTheme="minorBidi" w:hAnsiTheme="minorBidi" w:cs="David"/>
                <w:rtl/>
              </w:rPr>
            </w:pPr>
            <w:r>
              <w:rPr>
                <w:rFonts w:asciiTheme="minorBidi" w:hAnsiTheme="minorBidi" w:cs="David" w:hint="cs"/>
                <w:rtl/>
              </w:rPr>
              <w:t xml:space="preserve">16:15 </w:t>
            </w:r>
            <w:r>
              <w:rPr>
                <w:rFonts w:asciiTheme="minorBidi" w:hAnsiTheme="minorBidi" w:cs="David"/>
                <w:rtl/>
              </w:rPr>
              <w:t>–</w:t>
            </w:r>
            <w:r>
              <w:rPr>
                <w:rFonts w:asciiTheme="minorBidi" w:hAnsiTheme="minorBidi" w:cs="David" w:hint="cs"/>
                <w:rtl/>
              </w:rPr>
              <w:t xml:space="preserve"> 18:00</w:t>
            </w:r>
          </w:p>
        </w:tc>
        <w:tc>
          <w:tcPr>
            <w:tcW w:w="746" w:type="dxa"/>
          </w:tcPr>
          <w:p w:rsidR="005D46A9" w:rsidRDefault="005D46A9" w:rsidP="005D46A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</w:tbl>
    <w:p w:rsidR="00F03946" w:rsidRPr="00190589" w:rsidRDefault="00F03946" w:rsidP="00B07ED0">
      <w:pPr>
        <w:spacing w:line="360" w:lineRule="auto"/>
        <w:jc w:val="center"/>
        <w:rPr>
          <w:rFonts w:asciiTheme="minorBidi" w:hAnsiTheme="minorBidi" w:cs="David"/>
          <w:rtl/>
        </w:rPr>
      </w:pPr>
    </w:p>
    <w:p w:rsidR="00F03946" w:rsidRPr="00190589" w:rsidRDefault="00F03946" w:rsidP="00B07ED0">
      <w:pPr>
        <w:spacing w:line="360" w:lineRule="auto"/>
        <w:jc w:val="center"/>
        <w:rPr>
          <w:rFonts w:asciiTheme="minorBidi" w:hAnsiTheme="minorBidi" w:cs="David"/>
          <w:rtl/>
        </w:rPr>
      </w:pPr>
    </w:p>
    <w:p w:rsidR="00F03946" w:rsidRPr="00190589" w:rsidRDefault="00F03946" w:rsidP="00B07ED0">
      <w:pPr>
        <w:spacing w:line="360" w:lineRule="auto"/>
        <w:jc w:val="center"/>
        <w:rPr>
          <w:rFonts w:asciiTheme="minorBidi" w:hAnsiTheme="minorBidi" w:cs="David"/>
          <w:rtl/>
        </w:rPr>
      </w:pPr>
    </w:p>
    <w:p w:rsidR="00F03946" w:rsidRPr="00190589" w:rsidRDefault="00F03946" w:rsidP="00B07ED0">
      <w:pPr>
        <w:spacing w:line="360" w:lineRule="auto"/>
        <w:jc w:val="center"/>
        <w:rPr>
          <w:rFonts w:asciiTheme="minorBidi" w:hAnsiTheme="minorBidi" w:cs="David"/>
          <w:rtl/>
        </w:rPr>
      </w:pPr>
    </w:p>
    <w:sectPr w:rsidR="00F03946" w:rsidRPr="00190589" w:rsidSect="008C45E4">
      <w:headerReference w:type="even" r:id="rId8"/>
      <w:headerReference w:type="default" r:id="rId9"/>
      <w:footerReference w:type="default" r:id="rId10"/>
      <w:pgSz w:w="11906" w:h="16838"/>
      <w:pgMar w:top="1440" w:right="1133" w:bottom="1440" w:left="127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A63" w:rsidRDefault="00AA6A63" w:rsidP="00844E4D">
      <w:r>
        <w:separator/>
      </w:r>
    </w:p>
  </w:endnote>
  <w:endnote w:type="continuationSeparator" w:id="0">
    <w:p w:rsidR="00AA6A63" w:rsidRDefault="00AA6A63" w:rsidP="0084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DA6" w:rsidRPr="000D1952" w:rsidRDefault="00AD7DA6" w:rsidP="00AD7DA6">
    <w:pPr>
      <w:pBdr>
        <w:bottom w:val="single" w:sz="12" w:space="1" w:color="auto"/>
      </w:pBdr>
      <w:spacing w:line="360" w:lineRule="auto"/>
      <w:jc w:val="center"/>
      <w:rPr>
        <w:rFonts w:ascii="Arial" w:hAnsi="Arial" w:cs="David"/>
        <w:color w:val="7F7F7F"/>
        <w:sz w:val="22"/>
        <w:szCs w:val="22"/>
        <w:rtl/>
      </w:rPr>
    </w:pPr>
    <w:r>
      <w:rPr>
        <w:rFonts w:ascii="Arial" w:hAnsi="Arial" w:cs="David" w:hint="cs"/>
        <w:color w:val="7F7F7F"/>
        <w:sz w:val="22"/>
        <w:szCs w:val="22"/>
        <w:rtl/>
      </w:rPr>
      <w:t xml:space="preserve">סניף ירושלים: בית הדפוס 30 בניין 2 קומה 2 </w:t>
    </w:r>
    <w:r>
      <w:rPr>
        <w:rFonts w:ascii="Arial" w:hAnsi="Arial" w:cs="David"/>
        <w:color w:val="7F7F7F"/>
        <w:sz w:val="22"/>
        <w:szCs w:val="22"/>
        <w:rtl/>
      </w:rPr>
      <w:t>–</w:t>
    </w:r>
    <w:r>
      <w:rPr>
        <w:rFonts w:ascii="Arial" w:hAnsi="Arial" w:cs="David" w:hint="cs"/>
        <w:color w:val="7F7F7F"/>
        <w:sz w:val="22"/>
        <w:szCs w:val="22"/>
        <w:rtl/>
      </w:rPr>
      <w:t xml:space="preserve"> מרכז ספיר גבעת שאול</w:t>
    </w:r>
    <w:r>
      <w:rPr>
        <w:rFonts w:ascii="Arial" w:hAnsi="Arial" w:cs="David"/>
        <w:color w:val="7F7F7F"/>
        <w:sz w:val="22"/>
        <w:szCs w:val="22"/>
        <w:rtl/>
      </w:rPr>
      <w:br/>
    </w:r>
    <w:r>
      <w:rPr>
        <w:rFonts w:ascii="Arial" w:hAnsi="Arial" w:cs="David" w:hint="cs"/>
        <w:color w:val="7F7F7F"/>
        <w:sz w:val="22"/>
        <w:szCs w:val="22"/>
        <w:rtl/>
      </w:rPr>
      <w:t xml:space="preserve">סניף אשדוד: הר חרמון 3 </w:t>
    </w:r>
  </w:p>
  <w:p w:rsidR="00AC6391" w:rsidRPr="00AD7DA6" w:rsidRDefault="00AD7DA6" w:rsidP="00AD7DA6">
    <w:pPr>
      <w:jc w:val="both"/>
      <w:rPr>
        <w:rFonts w:ascii="Arial" w:hAnsi="Arial" w:cs="David"/>
        <w:color w:val="7F7F7F"/>
        <w:sz w:val="20"/>
        <w:szCs w:val="20"/>
      </w:rPr>
    </w:pPr>
    <w:r w:rsidRPr="000D1952">
      <w:rPr>
        <w:rFonts w:ascii="Arial" w:hAnsi="Arial" w:cs="David"/>
        <w:color w:val="7F7F7F"/>
        <w:sz w:val="20"/>
        <w:szCs w:val="20"/>
        <w:rtl/>
      </w:rPr>
      <w:t>דוא"ל:</w:t>
    </w:r>
    <w:hyperlink r:id="rId1" w:history="1">
      <w:r w:rsidRPr="006D1312">
        <w:rPr>
          <w:rStyle w:val="Hyperlink"/>
          <w:rFonts w:cs="David"/>
          <w:sz w:val="22"/>
          <w:szCs w:val="22"/>
        </w:rPr>
        <w:t>gmul@icpd.co.il</w:t>
      </w:r>
    </w:hyperlink>
    <w:r w:rsidRPr="000D1952">
      <w:rPr>
        <w:rFonts w:ascii="Arial" w:hAnsi="Arial" w:cs="David" w:hint="cs"/>
        <w:color w:val="7F7F7F"/>
        <w:sz w:val="20"/>
        <w:szCs w:val="20"/>
        <w:rtl/>
      </w:rPr>
      <w:t xml:space="preserve"> | אתר</w:t>
    </w:r>
    <w:hyperlink r:id="rId2" w:history="1">
      <w:r w:rsidRPr="006D1312">
        <w:rPr>
          <w:rStyle w:val="Hyperlink"/>
          <w:rFonts w:cs="David"/>
          <w:color w:val="7F7F7F"/>
          <w:sz w:val="22"/>
          <w:szCs w:val="22"/>
        </w:rPr>
        <w:t>www.icpd.co.il</w:t>
      </w:r>
    </w:hyperlink>
    <w:r w:rsidRPr="000D1952">
      <w:rPr>
        <w:rFonts w:ascii="Arial" w:hAnsi="Arial" w:cs="David"/>
        <w:color w:val="7F7F7F"/>
        <w:sz w:val="20"/>
        <w:szCs w:val="20"/>
      </w:rPr>
      <w:t xml:space="preserve"> :</w:t>
    </w:r>
    <w:r w:rsidRPr="000D1952">
      <w:rPr>
        <w:rFonts w:ascii="Arial" w:hAnsi="Arial" w:cs="David" w:hint="cs"/>
        <w:color w:val="7F7F7F"/>
        <w:sz w:val="20"/>
        <w:szCs w:val="20"/>
        <w:rtl/>
      </w:rPr>
      <w:t xml:space="preserve"> |  </w:t>
    </w:r>
    <w:r w:rsidRPr="000D1952">
      <w:rPr>
        <w:rFonts w:ascii="Arial" w:hAnsi="Arial" w:cs="David"/>
        <w:color w:val="7F7F7F"/>
        <w:sz w:val="20"/>
        <w:szCs w:val="20"/>
        <w:rtl/>
      </w:rPr>
      <w:t>טלפו</w:t>
    </w:r>
    <w:r w:rsidRPr="000D1952">
      <w:rPr>
        <w:rFonts w:ascii="Arial" w:hAnsi="Arial" w:cs="David" w:hint="cs"/>
        <w:color w:val="7F7F7F"/>
        <w:sz w:val="20"/>
        <w:szCs w:val="20"/>
        <w:rtl/>
      </w:rPr>
      <w:t xml:space="preserve">נים: </w:t>
    </w:r>
    <w:r w:rsidRPr="000D1952">
      <w:rPr>
        <w:rFonts w:ascii="Arial" w:hAnsi="Arial" w:cs="Arial"/>
        <w:color w:val="7F7F7F"/>
        <w:sz w:val="20"/>
        <w:szCs w:val="20"/>
        <w:rtl/>
      </w:rPr>
      <w:t>077-7080918</w:t>
    </w:r>
    <w:r w:rsidRPr="000D1952">
      <w:rPr>
        <w:rFonts w:ascii="Arial" w:hAnsi="Arial" w:cs="David"/>
        <w:color w:val="7F7F7F"/>
        <w:sz w:val="20"/>
        <w:szCs w:val="20"/>
        <w:rtl/>
      </w:rPr>
      <w:t xml:space="preserve">, </w:t>
    </w:r>
    <w:r w:rsidRPr="000D1952">
      <w:rPr>
        <w:rFonts w:ascii="Arial" w:hAnsi="Arial" w:cs="David"/>
        <w:color w:val="7F7F7F"/>
        <w:sz w:val="20"/>
        <w:szCs w:val="20"/>
      </w:rPr>
      <w:t>054-3253455</w:t>
    </w:r>
    <w:r w:rsidRPr="000D1952">
      <w:rPr>
        <w:rFonts w:ascii="Arial" w:hAnsi="Arial" w:cs="David" w:hint="cs"/>
        <w:color w:val="7F7F7F"/>
        <w:sz w:val="20"/>
        <w:szCs w:val="20"/>
        <w:rtl/>
      </w:rPr>
      <w:t xml:space="preserve">| </w:t>
    </w:r>
    <w:r w:rsidRPr="000D1952">
      <w:rPr>
        <w:rFonts w:ascii="Arial" w:hAnsi="Arial" w:cs="David"/>
        <w:color w:val="7F7F7F"/>
        <w:sz w:val="20"/>
        <w:szCs w:val="20"/>
        <w:rtl/>
      </w:rPr>
      <w:t xml:space="preserve">פקס: </w:t>
    </w:r>
    <w:r w:rsidRPr="000D1952">
      <w:rPr>
        <w:rFonts w:ascii="Arial" w:hAnsi="Arial" w:cs="David"/>
        <w:color w:val="7F7F7F"/>
        <w:sz w:val="20"/>
        <w:szCs w:val="20"/>
      </w:rPr>
      <w:t>08-8694050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A63" w:rsidRDefault="00AA6A63" w:rsidP="00844E4D">
      <w:r>
        <w:separator/>
      </w:r>
    </w:p>
  </w:footnote>
  <w:footnote w:type="continuationSeparator" w:id="0">
    <w:p w:rsidR="00AA6A63" w:rsidRDefault="00AA6A63" w:rsidP="0084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1D5" w:rsidRDefault="00345A33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1D5" w:rsidRDefault="0048696E" w:rsidP="00F131D5">
    <w:pPr>
      <w:pStyle w:val="2"/>
      <w:tabs>
        <w:tab w:val="left" w:pos="2080"/>
      </w:tabs>
      <w:spacing w:before="120"/>
      <w:rPr>
        <w:rFonts w:cs="David"/>
        <w:i w:val="0"/>
        <w:iCs w:val="0"/>
        <w:noProof/>
        <w:sz w:val="20"/>
        <w:szCs w:val="20"/>
        <w:rtl/>
        <w:lang w:eastAsia="en-US"/>
      </w:rPr>
    </w:pPr>
    <w:r>
      <w:rPr>
        <w:rFonts w:cs="David"/>
        <w:i w:val="0"/>
        <w:iCs w:val="0"/>
        <w:noProof/>
        <w:sz w:val="20"/>
        <w:szCs w:val="20"/>
        <w:lang w:eastAsia="en-US"/>
      </w:rPr>
      <w:drawing>
        <wp:inline distT="0" distB="0" distL="0" distR="0">
          <wp:extent cx="5938520" cy="1133475"/>
          <wp:effectExtent l="0" t="0" r="5080" b="9525"/>
          <wp:docPr id="2" name="תמונה 2" descr="C:\Users\אלי\Downloads\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אלי\Downloads\logo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2461" cy="1141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0B8F">
      <w:rPr>
        <w:noProof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-2534920</wp:posOffset>
          </wp:positionH>
          <wp:positionV relativeFrom="paragraph">
            <wp:posOffset>-26670</wp:posOffset>
          </wp:positionV>
          <wp:extent cx="464185" cy="405130"/>
          <wp:effectExtent l="0" t="0" r="0" b="0"/>
          <wp:wrapNone/>
          <wp:docPr id="1" name="תמונה 14" descr="תיאור: lada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4" descr="תיאור: ladaa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131D5" w:rsidRPr="00E36FFD" w:rsidRDefault="00F131D5" w:rsidP="00F131D5">
    <w:pPr>
      <w:pStyle w:val="a3"/>
      <w:rPr>
        <w:color w:val="7F7F7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4341"/>
    <w:multiLevelType w:val="hybridMultilevel"/>
    <w:tmpl w:val="9716D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E561A"/>
    <w:multiLevelType w:val="hybridMultilevel"/>
    <w:tmpl w:val="D8E2F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FC7DBF"/>
    <w:multiLevelType w:val="multilevel"/>
    <w:tmpl w:val="CBC6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45360"/>
    <w:multiLevelType w:val="hybridMultilevel"/>
    <w:tmpl w:val="AB9AC7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381115"/>
    <w:multiLevelType w:val="hybridMultilevel"/>
    <w:tmpl w:val="F1DAEC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908B0"/>
    <w:multiLevelType w:val="multilevel"/>
    <w:tmpl w:val="FB941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D38B1"/>
    <w:multiLevelType w:val="hybridMultilevel"/>
    <w:tmpl w:val="B14C5B40"/>
    <w:lvl w:ilvl="0" w:tplc="00FC02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8512F2"/>
    <w:multiLevelType w:val="hybridMultilevel"/>
    <w:tmpl w:val="3C7CB2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2A3B"/>
    <w:multiLevelType w:val="multilevel"/>
    <w:tmpl w:val="BF0E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E7038D"/>
    <w:multiLevelType w:val="multilevel"/>
    <w:tmpl w:val="E576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1E48E1"/>
    <w:multiLevelType w:val="multilevel"/>
    <w:tmpl w:val="6100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D6221D"/>
    <w:multiLevelType w:val="hybridMultilevel"/>
    <w:tmpl w:val="452E8BCC"/>
    <w:lvl w:ilvl="0" w:tplc="11C86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David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9F3FB7"/>
    <w:multiLevelType w:val="multilevel"/>
    <w:tmpl w:val="3502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BC3608"/>
    <w:multiLevelType w:val="multilevel"/>
    <w:tmpl w:val="339C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E0513A"/>
    <w:multiLevelType w:val="hybridMultilevel"/>
    <w:tmpl w:val="985EC0A8"/>
    <w:lvl w:ilvl="0" w:tplc="F7041E3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636C0"/>
    <w:multiLevelType w:val="hybridMultilevel"/>
    <w:tmpl w:val="5E1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553EA"/>
    <w:multiLevelType w:val="multilevel"/>
    <w:tmpl w:val="1EF4BBE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0256B15"/>
    <w:multiLevelType w:val="multilevel"/>
    <w:tmpl w:val="A100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640EA1"/>
    <w:multiLevelType w:val="multilevel"/>
    <w:tmpl w:val="D402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F3780C"/>
    <w:multiLevelType w:val="hybridMultilevel"/>
    <w:tmpl w:val="5EDA61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DA3417"/>
    <w:multiLevelType w:val="hybridMultilevel"/>
    <w:tmpl w:val="D5D01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F7AA0"/>
    <w:multiLevelType w:val="hybridMultilevel"/>
    <w:tmpl w:val="E1ECC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44EE9"/>
    <w:multiLevelType w:val="hybridMultilevel"/>
    <w:tmpl w:val="FE0EEE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2695F"/>
    <w:multiLevelType w:val="hybridMultilevel"/>
    <w:tmpl w:val="4D447E90"/>
    <w:lvl w:ilvl="0" w:tplc="EB2EC2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E213C2"/>
    <w:multiLevelType w:val="hybridMultilevel"/>
    <w:tmpl w:val="C77EE4CE"/>
    <w:lvl w:ilvl="0" w:tplc="04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728E0263"/>
    <w:multiLevelType w:val="hybridMultilevel"/>
    <w:tmpl w:val="5EDEFE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0"/>
  </w:num>
  <w:num w:numId="4">
    <w:abstractNumId w:val="14"/>
  </w:num>
  <w:num w:numId="5">
    <w:abstractNumId w:val="3"/>
  </w:num>
  <w:num w:numId="6">
    <w:abstractNumId w:val="25"/>
  </w:num>
  <w:num w:numId="7">
    <w:abstractNumId w:val="7"/>
  </w:num>
  <w:num w:numId="8">
    <w:abstractNumId w:val="22"/>
  </w:num>
  <w:num w:numId="9">
    <w:abstractNumId w:val="11"/>
  </w:num>
  <w:num w:numId="10">
    <w:abstractNumId w:val="6"/>
  </w:num>
  <w:num w:numId="11">
    <w:abstractNumId w:val="23"/>
  </w:num>
  <w:num w:numId="12">
    <w:abstractNumId w:val="1"/>
  </w:num>
  <w:num w:numId="13">
    <w:abstractNumId w:val="4"/>
  </w:num>
  <w:num w:numId="14">
    <w:abstractNumId w:val="2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4"/>
  </w:num>
  <w:num w:numId="19">
    <w:abstractNumId w:val="17"/>
  </w:num>
  <w:num w:numId="20">
    <w:abstractNumId w:val="5"/>
  </w:num>
  <w:num w:numId="21">
    <w:abstractNumId w:val="12"/>
  </w:num>
  <w:num w:numId="22">
    <w:abstractNumId w:val="2"/>
  </w:num>
  <w:num w:numId="23">
    <w:abstractNumId w:val="8"/>
  </w:num>
  <w:num w:numId="24">
    <w:abstractNumId w:val="13"/>
  </w:num>
  <w:num w:numId="25">
    <w:abstractNumId w:val="9"/>
  </w:num>
  <w:num w:numId="26">
    <w:abstractNumId w:val="18"/>
  </w:num>
  <w:num w:numId="27">
    <w:abstractNumId w:val="1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D89"/>
    <w:rsid w:val="000026D0"/>
    <w:rsid w:val="000127A8"/>
    <w:rsid w:val="00032CE6"/>
    <w:rsid w:val="00033F11"/>
    <w:rsid w:val="0004227C"/>
    <w:rsid w:val="00045471"/>
    <w:rsid w:val="00045AB5"/>
    <w:rsid w:val="00050B3D"/>
    <w:rsid w:val="000515B9"/>
    <w:rsid w:val="00051B97"/>
    <w:rsid w:val="0008785D"/>
    <w:rsid w:val="0009190E"/>
    <w:rsid w:val="000975D7"/>
    <w:rsid w:val="00097A22"/>
    <w:rsid w:val="000C77E2"/>
    <w:rsid w:val="000E065E"/>
    <w:rsid w:val="000E244F"/>
    <w:rsid w:val="000E37D2"/>
    <w:rsid w:val="001056A4"/>
    <w:rsid w:val="00112E74"/>
    <w:rsid w:val="00117B66"/>
    <w:rsid w:val="001262ED"/>
    <w:rsid w:val="00133B9F"/>
    <w:rsid w:val="00156B60"/>
    <w:rsid w:val="00162612"/>
    <w:rsid w:val="00162E2A"/>
    <w:rsid w:val="0017042F"/>
    <w:rsid w:val="00175225"/>
    <w:rsid w:val="00180AF1"/>
    <w:rsid w:val="0018522A"/>
    <w:rsid w:val="001858D0"/>
    <w:rsid w:val="00190486"/>
    <w:rsid w:val="00190589"/>
    <w:rsid w:val="00194DE6"/>
    <w:rsid w:val="00195045"/>
    <w:rsid w:val="001976D1"/>
    <w:rsid w:val="001A0B8F"/>
    <w:rsid w:val="001A2E8C"/>
    <w:rsid w:val="001A5F6E"/>
    <w:rsid w:val="001B079A"/>
    <w:rsid w:val="001B50F3"/>
    <w:rsid w:val="001C0DA2"/>
    <w:rsid w:val="001D59E9"/>
    <w:rsid w:val="001E5BCE"/>
    <w:rsid w:val="001F228A"/>
    <w:rsid w:val="0021413A"/>
    <w:rsid w:val="002163D4"/>
    <w:rsid w:val="00217460"/>
    <w:rsid w:val="002323A0"/>
    <w:rsid w:val="002332D2"/>
    <w:rsid w:val="0024538E"/>
    <w:rsid w:val="002546E6"/>
    <w:rsid w:val="002718A3"/>
    <w:rsid w:val="002729A9"/>
    <w:rsid w:val="002765BB"/>
    <w:rsid w:val="002978D9"/>
    <w:rsid w:val="002B4954"/>
    <w:rsid w:val="002D09C4"/>
    <w:rsid w:val="002D2DF4"/>
    <w:rsid w:val="002E42D5"/>
    <w:rsid w:val="002E48CD"/>
    <w:rsid w:val="002F77C5"/>
    <w:rsid w:val="00300976"/>
    <w:rsid w:val="003061C7"/>
    <w:rsid w:val="00313E9E"/>
    <w:rsid w:val="0032396B"/>
    <w:rsid w:val="0034523C"/>
    <w:rsid w:val="00345A33"/>
    <w:rsid w:val="00351BDF"/>
    <w:rsid w:val="00357D41"/>
    <w:rsid w:val="0036115F"/>
    <w:rsid w:val="00365721"/>
    <w:rsid w:val="003949A5"/>
    <w:rsid w:val="003A0ABC"/>
    <w:rsid w:val="003A0FC8"/>
    <w:rsid w:val="003A1DB4"/>
    <w:rsid w:val="003A3AB7"/>
    <w:rsid w:val="003A4270"/>
    <w:rsid w:val="003A48E9"/>
    <w:rsid w:val="003C4B54"/>
    <w:rsid w:val="003C4DE6"/>
    <w:rsid w:val="003C71A0"/>
    <w:rsid w:val="003D17E2"/>
    <w:rsid w:val="003D5FAE"/>
    <w:rsid w:val="003E2122"/>
    <w:rsid w:val="003F3B46"/>
    <w:rsid w:val="00400401"/>
    <w:rsid w:val="00417A44"/>
    <w:rsid w:val="00421D1A"/>
    <w:rsid w:val="00426EC6"/>
    <w:rsid w:val="00427C6A"/>
    <w:rsid w:val="00453F86"/>
    <w:rsid w:val="0046605C"/>
    <w:rsid w:val="004663C7"/>
    <w:rsid w:val="0048023F"/>
    <w:rsid w:val="00480864"/>
    <w:rsid w:val="00485185"/>
    <w:rsid w:val="0048696E"/>
    <w:rsid w:val="004950C1"/>
    <w:rsid w:val="004A1E55"/>
    <w:rsid w:val="004B26C4"/>
    <w:rsid w:val="004C13D5"/>
    <w:rsid w:val="004D65E5"/>
    <w:rsid w:val="004E77B1"/>
    <w:rsid w:val="004F0BE2"/>
    <w:rsid w:val="004F1521"/>
    <w:rsid w:val="004F2A42"/>
    <w:rsid w:val="005100C8"/>
    <w:rsid w:val="005275B3"/>
    <w:rsid w:val="0054695A"/>
    <w:rsid w:val="005617BB"/>
    <w:rsid w:val="0058331A"/>
    <w:rsid w:val="0058553C"/>
    <w:rsid w:val="00587D9A"/>
    <w:rsid w:val="005A611C"/>
    <w:rsid w:val="005A7412"/>
    <w:rsid w:val="005B12F0"/>
    <w:rsid w:val="005B2FDF"/>
    <w:rsid w:val="005B69E7"/>
    <w:rsid w:val="005D029D"/>
    <w:rsid w:val="005D22CF"/>
    <w:rsid w:val="005D46A9"/>
    <w:rsid w:val="005D640B"/>
    <w:rsid w:val="005F215F"/>
    <w:rsid w:val="005F3979"/>
    <w:rsid w:val="005F5E72"/>
    <w:rsid w:val="006063A4"/>
    <w:rsid w:val="00607FF4"/>
    <w:rsid w:val="0061515C"/>
    <w:rsid w:val="0061587D"/>
    <w:rsid w:val="00622027"/>
    <w:rsid w:val="00623905"/>
    <w:rsid w:val="0063371D"/>
    <w:rsid w:val="00633D7D"/>
    <w:rsid w:val="00634797"/>
    <w:rsid w:val="00645126"/>
    <w:rsid w:val="006524CF"/>
    <w:rsid w:val="00666C30"/>
    <w:rsid w:val="006713E1"/>
    <w:rsid w:val="00673297"/>
    <w:rsid w:val="006756B2"/>
    <w:rsid w:val="00684438"/>
    <w:rsid w:val="006A0759"/>
    <w:rsid w:val="006A1C54"/>
    <w:rsid w:val="006A36BA"/>
    <w:rsid w:val="006A50AE"/>
    <w:rsid w:val="006B1D3B"/>
    <w:rsid w:val="006B298E"/>
    <w:rsid w:val="006B34E9"/>
    <w:rsid w:val="006C7D03"/>
    <w:rsid w:val="006D3178"/>
    <w:rsid w:val="006D5D24"/>
    <w:rsid w:val="006D6FC3"/>
    <w:rsid w:val="006E2975"/>
    <w:rsid w:val="006E418F"/>
    <w:rsid w:val="006E4AB6"/>
    <w:rsid w:val="006F721D"/>
    <w:rsid w:val="007109DB"/>
    <w:rsid w:val="0072048F"/>
    <w:rsid w:val="00730236"/>
    <w:rsid w:val="0073391D"/>
    <w:rsid w:val="00737D2B"/>
    <w:rsid w:val="00743E85"/>
    <w:rsid w:val="00745629"/>
    <w:rsid w:val="00752E16"/>
    <w:rsid w:val="00753BB6"/>
    <w:rsid w:val="00775733"/>
    <w:rsid w:val="00775E52"/>
    <w:rsid w:val="007A5FCC"/>
    <w:rsid w:val="007B101F"/>
    <w:rsid w:val="007C6326"/>
    <w:rsid w:val="007D2FD4"/>
    <w:rsid w:val="007E344A"/>
    <w:rsid w:val="007F007E"/>
    <w:rsid w:val="007F3277"/>
    <w:rsid w:val="0082670B"/>
    <w:rsid w:val="00827AA0"/>
    <w:rsid w:val="00834BC0"/>
    <w:rsid w:val="00836CBE"/>
    <w:rsid w:val="008415E0"/>
    <w:rsid w:val="00844E4D"/>
    <w:rsid w:val="008529E3"/>
    <w:rsid w:val="00853BE3"/>
    <w:rsid w:val="00854888"/>
    <w:rsid w:val="0086247B"/>
    <w:rsid w:val="008649EC"/>
    <w:rsid w:val="00866D33"/>
    <w:rsid w:val="008706F7"/>
    <w:rsid w:val="008711CB"/>
    <w:rsid w:val="00876C0D"/>
    <w:rsid w:val="008901E4"/>
    <w:rsid w:val="0089036A"/>
    <w:rsid w:val="00893243"/>
    <w:rsid w:val="00895BFE"/>
    <w:rsid w:val="008A370E"/>
    <w:rsid w:val="008A500E"/>
    <w:rsid w:val="008A5A8D"/>
    <w:rsid w:val="008C45E4"/>
    <w:rsid w:val="008E145E"/>
    <w:rsid w:val="00901558"/>
    <w:rsid w:val="009039E5"/>
    <w:rsid w:val="00907009"/>
    <w:rsid w:val="009131FF"/>
    <w:rsid w:val="009220CD"/>
    <w:rsid w:val="009412BB"/>
    <w:rsid w:val="0094269F"/>
    <w:rsid w:val="009564B7"/>
    <w:rsid w:val="009656D1"/>
    <w:rsid w:val="0097318C"/>
    <w:rsid w:val="00982998"/>
    <w:rsid w:val="00982CF0"/>
    <w:rsid w:val="00991E2B"/>
    <w:rsid w:val="009B0361"/>
    <w:rsid w:val="009B492E"/>
    <w:rsid w:val="009D35A3"/>
    <w:rsid w:val="009D6274"/>
    <w:rsid w:val="009E0CFA"/>
    <w:rsid w:val="009F32C2"/>
    <w:rsid w:val="00A04A42"/>
    <w:rsid w:val="00A0733C"/>
    <w:rsid w:val="00A2280A"/>
    <w:rsid w:val="00A24D2C"/>
    <w:rsid w:val="00A255CB"/>
    <w:rsid w:val="00A306DD"/>
    <w:rsid w:val="00A30B2B"/>
    <w:rsid w:val="00A31FE0"/>
    <w:rsid w:val="00A35D73"/>
    <w:rsid w:val="00A56F13"/>
    <w:rsid w:val="00A673B4"/>
    <w:rsid w:val="00A717E7"/>
    <w:rsid w:val="00A72F50"/>
    <w:rsid w:val="00A816C8"/>
    <w:rsid w:val="00AA2315"/>
    <w:rsid w:val="00AA3171"/>
    <w:rsid w:val="00AA6A63"/>
    <w:rsid w:val="00AA757F"/>
    <w:rsid w:val="00AB3083"/>
    <w:rsid w:val="00AC035C"/>
    <w:rsid w:val="00AC376A"/>
    <w:rsid w:val="00AC6391"/>
    <w:rsid w:val="00AD0E2C"/>
    <w:rsid w:val="00AD4F75"/>
    <w:rsid w:val="00AD7DA6"/>
    <w:rsid w:val="00AE54AC"/>
    <w:rsid w:val="00AE6488"/>
    <w:rsid w:val="00AF0947"/>
    <w:rsid w:val="00AF25B3"/>
    <w:rsid w:val="00AF57BF"/>
    <w:rsid w:val="00B01A08"/>
    <w:rsid w:val="00B043AF"/>
    <w:rsid w:val="00B04527"/>
    <w:rsid w:val="00B07ED0"/>
    <w:rsid w:val="00B14280"/>
    <w:rsid w:val="00B33976"/>
    <w:rsid w:val="00B43CED"/>
    <w:rsid w:val="00B53495"/>
    <w:rsid w:val="00B53A61"/>
    <w:rsid w:val="00B82194"/>
    <w:rsid w:val="00B829FE"/>
    <w:rsid w:val="00B8462A"/>
    <w:rsid w:val="00B86F1B"/>
    <w:rsid w:val="00B942F8"/>
    <w:rsid w:val="00BA1851"/>
    <w:rsid w:val="00BA4415"/>
    <w:rsid w:val="00BB3763"/>
    <w:rsid w:val="00BC23F4"/>
    <w:rsid w:val="00BE3937"/>
    <w:rsid w:val="00BF2135"/>
    <w:rsid w:val="00BF43CA"/>
    <w:rsid w:val="00C133D9"/>
    <w:rsid w:val="00C32637"/>
    <w:rsid w:val="00C3303D"/>
    <w:rsid w:val="00C4214F"/>
    <w:rsid w:val="00C44480"/>
    <w:rsid w:val="00C45A01"/>
    <w:rsid w:val="00C51A14"/>
    <w:rsid w:val="00C53479"/>
    <w:rsid w:val="00C56465"/>
    <w:rsid w:val="00C57395"/>
    <w:rsid w:val="00C642F1"/>
    <w:rsid w:val="00C65CF4"/>
    <w:rsid w:val="00C801EA"/>
    <w:rsid w:val="00C83546"/>
    <w:rsid w:val="00C87619"/>
    <w:rsid w:val="00CB1F5F"/>
    <w:rsid w:val="00CC5795"/>
    <w:rsid w:val="00CD25DE"/>
    <w:rsid w:val="00CD6D79"/>
    <w:rsid w:val="00CD7CA0"/>
    <w:rsid w:val="00CE5484"/>
    <w:rsid w:val="00CE5A71"/>
    <w:rsid w:val="00CF0A29"/>
    <w:rsid w:val="00CF51B1"/>
    <w:rsid w:val="00D039FC"/>
    <w:rsid w:val="00D0517A"/>
    <w:rsid w:val="00D066CF"/>
    <w:rsid w:val="00D440A5"/>
    <w:rsid w:val="00D45249"/>
    <w:rsid w:val="00D5545C"/>
    <w:rsid w:val="00D6692D"/>
    <w:rsid w:val="00D66D3B"/>
    <w:rsid w:val="00D677F7"/>
    <w:rsid w:val="00D92760"/>
    <w:rsid w:val="00D92B22"/>
    <w:rsid w:val="00D94101"/>
    <w:rsid w:val="00DA102A"/>
    <w:rsid w:val="00DA42B4"/>
    <w:rsid w:val="00DA638E"/>
    <w:rsid w:val="00DB1A9F"/>
    <w:rsid w:val="00DC4D8E"/>
    <w:rsid w:val="00DD2F06"/>
    <w:rsid w:val="00DD3D82"/>
    <w:rsid w:val="00DE3349"/>
    <w:rsid w:val="00DF73B4"/>
    <w:rsid w:val="00E02C3D"/>
    <w:rsid w:val="00E106F9"/>
    <w:rsid w:val="00E10B86"/>
    <w:rsid w:val="00E12CEF"/>
    <w:rsid w:val="00E13786"/>
    <w:rsid w:val="00E3006C"/>
    <w:rsid w:val="00E32186"/>
    <w:rsid w:val="00E46E2F"/>
    <w:rsid w:val="00E52906"/>
    <w:rsid w:val="00E53A89"/>
    <w:rsid w:val="00E61787"/>
    <w:rsid w:val="00E6769E"/>
    <w:rsid w:val="00E6789C"/>
    <w:rsid w:val="00E71282"/>
    <w:rsid w:val="00E73716"/>
    <w:rsid w:val="00E8165B"/>
    <w:rsid w:val="00E86C35"/>
    <w:rsid w:val="00E92661"/>
    <w:rsid w:val="00E941C1"/>
    <w:rsid w:val="00E95CA4"/>
    <w:rsid w:val="00E97692"/>
    <w:rsid w:val="00EA32F0"/>
    <w:rsid w:val="00EB0927"/>
    <w:rsid w:val="00EB1881"/>
    <w:rsid w:val="00EB4D89"/>
    <w:rsid w:val="00EC0292"/>
    <w:rsid w:val="00EC19EF"/>
    <w:rsid w:val="00EC6D72"/>
    <w:rsid w:val="00ED0578"/>
    <w:rsid w:val="00ED5865"/>
    <w:rsid w:val="00EE67B8"/>
    <w:rsid w:val="00EF1CFE"/>
    <w:rsid w:val="00F00744"/>
    <w:rsid w:val="00F03946"/>
    <w:rsid w:val="00F03E03"/>
    <w:rsid w:val="00F12CF8"/>
    <w:rsid w:val="00F12E40"/>
    <w:rsid w:val="00F131D5"/>
    <w:rsid w:val="00F16396"/>
    <w:rsid w:val="00F26D77"/>
    <w:rsid w:val="00F327A6"/>
    <w:rsid w:val="00F3548D"/>
    <w:rsid w:val="00F44C30"/>
    <w:rsid w:val="00F45B4A"/>
    <w:rsid w:val="00F53052"/>
    <w:rsid w:val="00F5493E"/>
    <w:rsid w:val="00F60C1F"/>
    <w:rsid w:val="00F6159D"/>
    <w:rsid w:val="00F755B1"/>
    <w:rsid w:val="00F81288"/>
    <w:rsid w:val="00F8685B"/>
    <w:rsid w:val="00F9187F"/>
    <w:rsid w:val="00F93684"/>
    <w:rsid w:val="00F96EB5"/>
    <w:rsid w:val="00FA17B9"/>
    <w:rsid w:val="00FA4F5A"/>
    <w:rsid w:val="00FA550E"/>
    <w:rsid w:val="00FA6412"/>
    <w:rsid w:val="00FA674F"/>
    <w:rsid w:val="00FB16F2"/>
    <w:rsid w:val="00FB3F93"/>
    <w:rsid w:val="00FB49DF"/>
    <w:rsid w:val="00FB7093"/>
    <w:rsid w:val="00FC247D"/>
    <w:rsid w:val="00FE1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3546D"/>
  <w15:docId w15:val="{E3664C81-6229-4D71-A646-8706AEF0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288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812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link w:val="2"/>
    <w:rsid w:val="00F81288"/>
    <w:rPr>
      <w:rFonts w:ascii="Arial" w:eastAsia="Times New Roman" w:hAnsi="Arial" w:cs="Arial"/>
      <w:b/>
      <w:bCs/>
      <w:i/>
      <w:iCs/>
      <w:sz w:val="28"/>
      <w:szCs w:val="28"/>
      <w:lang w:eastAsia="he-IL"/>
    </w:rPr>
  </w:style>
  <w:style w:type="paragraph" w:styleId="a3">
    <w:name w:val="header"/>
    <w:basedOn w:val="a"/>
    <w:link w:val="a4"/>
    <w:rsid w:val="00F81288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link w:val="a3"/>
    <w:rsid w:val="00F8128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F81288"/>
    <w:rPr>
      <w:rFonts w:ascii="Times New Roman" w:hAnsi="Times New Roman"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F81288"/>
    <w:pPr>
      <w:ind w:left="720"/>
      <w:contextualSpacing/>
    </w:pPr>
  </w:style>
  <w:style w:type="table" w:customStyle="1" w:styleId="1">
    <w:name w:val="טבלת רשת1"/>
    <w:basedOn w:val="a1"/>
    <w:rsid w:val="00F8128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844E4D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844E4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B3083"/>
    <w:rPr>
      <w:rFonts w:ascii="Tahoma" w:hAnsi="Tahoma" w:cs="Tahoma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AB3083"/>
    <w:rPr>
      <w:rFonts w:ascii="Tahoma" w:eastAsia="Times New Roman" w:hAnsi="Tahoma" w:cs="Tahoma"/>
      <w:sz w:val="18"/>
      <w:szCs w:val="18"/>
    </w:rPr>
  </w:style>
  <w:style w:type="table" w:styleId="aa">
    <w:name w:val="Table Grid"/>
    <w:basedOn w:val="a1"/>
    <w:rsid w:val="009E0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רשת טבלה בהירה1"/>
    <w:basedOn w:val="a1"/>
    <w:uiPriority w:val="40"/>
    <w:rsid w:val="009E0C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">
    <w:name w:val="טבלה רגילה 11"/>
    <w:basedOn w:val="a1"/>
    <w:uiPriority w:val="41"/>
    <w:rsid w:val="009E0CF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kypec2ctextspan">
    <w:name w:val="skype_c2c_text_span"/>
    <w:basedOn w:val="a0"/>
    <w:rsid w:val="00AF5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pd.co.il" TargetMode="External"/><Relationship Id="rId1" Type="http://schemas.openxmlformats.org/officeDocument/2006/relationships/hyperlink" Target="mailto:gmul@icpd.co.i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ropbox\&#1492;&#1502;&#1512;&#1499;&#1494;%20&#1492;&#1497;&#1513;&#1512;&#1488;&#1500;&#1497;%20&#1500;&#1508;&#1497;&#1514;&#1493;&#1495;%20&#1502;&#1511;&#1510;&#1493;&#1506;&#1497;\&#1504;&#1497;&#1497;&#1512;%20&#1508;&#1497;&#1512;&#1502;&#1492;\&#1504;&#1497;&#1497;&#1512;%20&#1508;&#1497;&#1512;&#1502;&#1492;.dotx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7B4A8-DA67-4102-A845-D28C6383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נייר פירמה</Template>
  <TotalTime>473</TotalTime>
  <Pages>3</Pages>
  <Words>414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Links>
    <vt:vector size="12" baseType="variant">
      <vt:variant>
        <vt:i4>3473526</vt:i4>
      </vt:variant>
      <vt:variant>
        <vt:i4>3</vt:i4>
      </vt:variant>
      <vt:variant>
        <vt:i4>0</vt:i4>
      </vt:variant>
      <vt:variant>
        <vt:i4>5</vt:i4>
      </vt:variant>
      <vt:variant>
        <vt:lpwstr>http://www.icpd.co.il/</vt:lpwstr>
      </vt:variant>
      <vt:variant>
        <vt:lpwstr/>
      </vt:variant>
      <vt:variant>
        <vt:i4>3014658</vt:i4>
      </vt:variant>
      <vt:variant>
        <vt:i4>0</vt:i4>
      </vt:variant>
      <vt:variant>
        <vt:i4>0</vt:i4>
      </vt:variant>
      <vt:variant>
        <vt:i4>5</vt:i4>
      </vt:variant>
      <vt:variant>
        <vt:lpwstr>mailto:levran28@gmail.com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81</cp:revision>
  <cp:lastPrinted>2016-10-10T06:21:00Z</cp:lastPrinted>
  <dcterms:created xsi:type="dcterms:W3CDTF">2015-11-22T09:36:00Z</dcterms:created>
  <dcterms:modified xsi:type="dcterms:W3CDTF">2020-12-06T09:46:00Z</dcterms:modified>
</cp:coreProperties>
</file>